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31C62" w14:textId="77777777" w:rsidR="005411EE" w:rsidRPr="00D57559" w:rsidRDefault="00C908E1" w:rsidP="005411EE">
      <w:pPr>
        <w:spacing w:after="0" w:line="240" w:lineRule="auto"/>
        <w:jc w:val="center"/>
        <w:rPr>
          <w:rFonts w:ascii="Arial Narrow" w:hAnsi="Arial Narrow"/>
          <w:b/>
          <w:bCs/>
          <w:sz w:val="24"/>
          <w:szCs w:val="24"/>
          <w:lang w:val="es-ES"/>
        </w:rPr>
      </w:pPr>
      <w:r w:rsidRPr="00D57559">
        <w:rPr>
          <w:rFonts w:ascii="Arial Narrow" w:hAnsi="Arial Narrow"/>
          <w:b/>
          <w:bCs/>
          <w:sz w:val="24"/>
          <w:szCs w:val="24"/>
          <w:lang w:val="es-ES"/>
        </w:rPr>
        <w:t xml:space="preserve">EL GERENTE AEROPORTUARIO IV CODIGO 11 GRADO 27 </w:t>
      </w:r>
    </w:p>
    <w:p w14:paraId="1D04BEE2" w14:textId="77777777" w:rsidR="005411EE" w:rsidRPr="00B77D9B" w:rsidRDefault="005411EE" w:rsidP="005411EE">
      <w:pPr>
        <w:spacing w:after="0" w:line="240" w:lineRule="auto"/>
        <w:jc w:val="center"/>
        <w:rPr>
          <w:rFonts w:ascii="Arial Narrow" w:hAnsi="Arial Narrow"/>
          <w:b/>
          <w:sz w:val="24"/>
          <w:szCs w:val="24"/>
          <w:lang w:val="es-ES"/>
        </w:rPr>
      </w:pPr>
      <w:r w:rsidRPr="00D57559">
        <w:rPr>
          <w:rFonts w:ascii="Arial Narrow" w:hAnsi="Arial Narrow"/>
          <w:b/>
          <w:bCs/>
          <w:sz w:val="24"/>
          <w:szCs w:val="24"/>
          <w:lang w:val="es-ES"/>
        </w:rPr>
        <w:t xml:space="preserve">DE LA UNIDAD </w:t>
      </w:r>
      <w:r w:rsidRPr="00D57559">
        <w:rPr>
          <w:rFonts w:ascii="Arial Narrow" w:hAnsi="Arial Narrow"/>
          <w:b/>
          <w:sz w:val="24"/>
          <w:szCs w:val="24"/>
          <w:lang w:val="es-ES"/>
        </w:rPr>
        <w:t>ADMINISTRATIVA ESPECIAL DE AERONÁUTICA CIVIL</w:t>
      </w:r>
    </w:p>
    <w:p w14:paraId="5A1BB16D" w14:textId="77777777" w:rsidR="003F18A5" w:rsidRPr="00B77D9B" w:rsidRDefault="003F18A5" w:rsidP="003F18A5">
      <w:pPr>
        <w:spacing w:after="0" w:line="240" w:lineRule="auto"/>
        <w:jc w:val="center"/>
        <w:rPr>
          <w:rFonts w:ascii="Arial Narrow" w:hAnsi="Arial Narrow"/>
          <w:b/>
          <w:sz w:val="24"/>
          <w:szCs w:val="24"/>
        </w:rPr>
      </w:pPr>
    </w:p>
    <w:p w14:paraId="73728DD1"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0CB7885C" w14:textId="77777777" w:rsidR="003F18A5" w:rsidRPr="00B77D9B" w:rsidRDefault="003F18A5" w:rsidP="003F18A5">
      <w:pPr>
        <w:spacing w:after="0" w:line="240" w:lineRule="auto"/>
        <w:jc w:val="center"/>
        <w:rPr>
          <w:rFonts w:ascii="Arial Narrow" w:hAnsi="Arial Narrow"/>
          <w:bCs/>
          <w:sz w:val="24"/>
          <w:szCs w:val="24"/>
        </w:rPr>
      </w:pPr>
    </w:p>
    <w:p w14:paraId="77F6E798"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561F9892" w14:textId="77777777" w:rsidR="003F18A5" w:rsidRPr="00B77D9B" w:rsidRDefault="003F18A5" w:rsidP="003F18A5">
      <w:pPr>
        <w:spacing w:after="0" w:line="240" w:lineRule="auto"/>
        <w:jc w:val="center"/>
        <w:rPr>
          <w:rFonts w:ascii="Arial Narrow" w:hAnsi="Arial Narrow"/>
          <w:b/>
          <w:sz w:val="24"/>
          <w:szCs w:val="24"/>
        </w:rPr>
      </w:pPr>
    </w:p>
    <w:p w14:paraId="152CF7AD" w14:textId="77777777"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C07819" w:rsidRPr="00C07819">
        <w:rPr>
          <w:rFonts w:ascii="Arial Narrow" w:hAnsi="Arial Narrow"/>
          <w:b/>
          <w:bCs/>
          <w:sz w:val="24"/>
          <w:szCs w:val="24"/>
        </w:rPr>
        <w:t>53400C1342 REALIZAR EL MANTENIMIENTO, CONSERVACIÓN Y ACTUALIZACIÓN DE LOS SISTEMAS DE ENERGÍA DEL AEROPUERTO INTERNACIONAL ALFONSO BONILLA ARAGÓN QUE SIRVE A LA CIUDAD DE CALI.”</w:t>
      </w:r>
    </w:p>
    <w:p w14:paraId="79266B21" w14:textId="77777777" w:rsidR="003F18A5" w:rsidRPr="00B77D9B" w:rsidRDefault="003F18A5" w:rsidP="003F18A5">
      <w:pPr>
        <w:spacing w:after="0" w:line="240" w:lineRule="auto"/>
        <w:jc w:val="both"/>
        <w:rPr>
          <w:rFonts w:ascii="Arial Narrow" w:hAnsi="Arial Narrow"/>
          <w:sz w:val="24"/>
          <w:szCs w:val="24"/>
        </w:rPr>
      </w:pPr>
    </w:p>
    <w:p w14:paraId="51E8D589"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6C54CF0B" w14:textId="77777777" w:rsidR="00051921" w:rsidRDefault="00051921" w:rsidP="003F18A5">
      <w:pPr>
        <w:spacing w:after="0" w:line="240" w:lineRule="auto"/>
        <w:jc w:val="both"/>
        <w:rPr>
          <w:rFonts w:ascii="Arial Narrow" w:hAnsi="Arial Narrow"/>
          <w:sz w:val="24"/>
          <w:szCs w:val="24"/>
        </w:rPr>
      </w:pPr>
    </w:p>
    <w:p w14:paraId="0C97D6E1"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381B2F36" w14:textId="77777777" w:rsidR="003F18A5" w:rsidRPr="00B77D9B" w:rsidRDefault="003F18A5" w:rsidP="003F18A5">
      <w:pPr>
        <w:spacing w:after="0" w:line="240" w:lineRule="auto"/>
        <w:jc w:val="both"/>
        <w:rPr>
          <w:rFonts w:ascii="Arial Narrow" w:hAnsi="Arial Narrow"/>
          <w:sz w:val="24"/>
          <w:szCs w:val="24"/>
        </w:rPr>
      </w:pPr>
    </w:p>
    <w:p w14:paraId="05EEEA4F" w14:textId="77777777" w:rsidR="003F18A5" w:rsidRPr="00B77D9B"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C07819" w:rsidRPr="00C07819">
        <w:rPr>
          <w:rFonts w:ascii="Arial Narrow" w:hAnsi="Arial Narrow"/>
          <w:b/>
          <w:bCs/>
          <w:sz w:val="24"/>
          <w:szCs w:val="24"/>
          <w:lang w:val="es-ES"/>
        </w:rPr>
        <w:t>MIL CUATROCIENTOS VEINTIÚN MILLONES DE PESOS M/CTE ($1.421.000.000</w:t>
      </w:r>
      <w:r w:rsidR="00C07819">
        <w:rPr>
          <w:rFonts w:ascii="Arial Narrow" w:hAnsi="Arial Narrow"/>
          <w:b/>
          <w:bCs/>
          <w:sz w:val="24"/>
          <w:szCs w:val="24"/>
          <w:lang w:val="es-ES"/>
        </w:rPr>
        <w:t>)</w:t>
      </w:r>
      <w:r w:rsidR="00B85D87" w:rsidRPr="001575CA">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los </w:t>
      </w:r>
      <w:r w:rsidR="00B85D87" w:rsidRPr="004B3FC4">
        <w:rPr>
          <w:rFonts w:ascii="Arial Narrow" w:hAnsi="Arial Narrow"/>
          <w:sz w:val="24"/>
          <w:szCs w:val="24"/>
          <w:lang w:val="es-ES"/>
        </w:rPr>
        <w:t>impuestos</w:t>
      </w:r>
      <w:r w:rsidR="00C418F0" w:rsidRPr="004B3FC4">
        <w:rPr>
          <w:rFonts w:ascii="Arial Narrow" w:hAnsi="Arial Narrow"/>
          <w:sz w:val="24"/>
          <w:szCs w:val="24"/>
          <w:lang w:val="es-ES"/>
        </w:rPr>
        <w:t xml:space="preserve"> a que haya lugar</w:t>
      </w:r>
      <w:r w:rsidR="00F617FA" w:rsidRPr="004B3FC4">
        <w:rPr>
          <w:rFonts w:ascii="Arial Narrow" w:hAnsi="Arial Narrow"/>
          <w:sz w:val="24"/>
          <w:szCs w:val="24"/>
          <w:lang w:val="es-ES"/>
        </w:rPr>
        <w:t xml:space="preserve">, </w:t>
      </w:r>
      <w:r w:rsidRPr="004B3FC4">
        <w:rPr>
          <w:rFonts w:ascii="Arial Narrow" w:hAnsi="Arial Narrow"/>
          <w:sz w:val="24"/>
          <w:szCs w:val="24"/>
        </w:rPr>
        <w:t xml:space="preserve">de conformidad con el </w:t>
      </w:r>
      <w:r w:rsidR="00F617FA" w:rsidRPr="004B3FC4">
        <w:rPr>
          <w:rFonts w:ascii="Arial Narrow" w:hAnsi="Arial Narrow"/>
          <w:sz w:val="24"/>
          <w:szCs w:val="24"/>
        </w:rPr>
        <w:t>C</w:t>
      </w:r>
      <w:r w:rsidRPr="004B3FC4">
        <w:rPr>
          <w:rFonts w:ascii="Arial Narrow" w:hAnsi="Arial Narrow"/>
          <w:sz w:val="24"/>
          <w:szCs w:val="24"/>
        </w:rPr>
        <w:t xml:space="preserve">ertificado de </w:t>
      </w:r>
      <w:r w:rsidR="00F617FA" w:rsidRPr="004B3FC4">
        <w:rPr>
          <w:rFonts w:ascii="Arial Narrow" w:hAnsi="Arial Narrow"/>
          <w:sz w:val="24"/>
          <w:szCs w:val="24"/>
        </w:rPr>
        <w:t>D</w:t>
      </w:r>
      <w:r w:rsidRPr="004B3FC4">
        <w:rPr>
          <w:rFonts w:ascii="Arial Narrow" w:hAnsi="Arial Narrow"/>
          <w:sz w:val="24"/>
          <w:szCs w:val="24"/>
        </w:rPr>
        <w:t xml:space="preserve">isponibilidad </w:t>
      </w:r>
      <w:r w:rsidR="00F617FA" w:rsidRPr="004B3FC4">
        <w:rPr>
          <w:rFonts w:ascii="Arial Narrow" w:hAnsi="Arial Narrow"/>
          <w:sz w:val="24"/>
          <w:szCs w:val="24"/>
        </w:rPr>
        <w:t>P</w:t>
      </w:r>
      <w:r w:rsidRPr="004B3FC4">
        <w:rPr>
          <w:rFonts w:ascii="Arial Narrow" w:hAnsi="Arial Narrow"/>
          <w:sz w:val="24"/>
          <w:szCs w:val="24"/>
        </w:rPr>
        <w:t>resupuestal SIIF Nación No</w:t>
      </w:r>
      <w:r w:rsidR="004B3FC4" w:rsidRPr="004B3FC4">
        <w:rPr>
          <w:rFonts w:ascii="Arial Narrow" w:hAnsi="Arial Narrow"/>
          <w:sz w:val="24"/>
          <w:szCs w:val="24"/>
        </w:rPr>
        <w:t xml:space="preserve">11525 </w:t>
      </w:r>
      <w:r w:rsidR="00B85D87" w:rsidRPr="004B3FC4">
        <w:rPr>
          <w:rFonts w:ascii="Arial Narrow" w:hAnsi="Arial Narrow"/>
          <w:sz w:val="24"/>
          <w:szCs w:val="24"/>
        </w:rPr>
        <w:t>del</w:t>
      </w:r>
      <w:r w:rsidR="00F617FA" w:rsidRPr="004B3FC4">
        <w:rPr>
          <w:rFonts w:ascii="Arial Narrow" w:hAnsi="Arial Narrow"/>
          <w:sz w:val="24"/>
          <w:szCs w:val="24"/>
        </w:rPr>
        <w:t xml:space="preserve"> </w:t>
      </w:r>
      <w:r w:rsidR="004B3FC4" w:rsidRPr="004B3FC4">
        <w:rPr>
          <w:rFonts w:ascii="Arial Narrow" w:hAnsi="Arial Narrow"/>
          <w:sz w:val="24"/>
          <w:szCs w:val="24"/>
        </w:rPr>
        <w:t>30</w:t>
      </w:r>
      <w:r w:rsidR="00B85D87" w:rsidRPr="004B3FC4">
        <w:rPr>
          <w:rFonts w:ascii="Arial Narrow" w:hAnsi="Arial Narrow"/>
          <w:sz w:val="24"/>
          <w:szCs w:val="24"/>
        </w:rPr>
        <w:t xml:space="preserve"> de </w:t>
      </w:r>
      <w:r w:rsidR="004B3FC4" w:rsidRPr="004B3FC4">
        <w:rPr>
          <w:rFonts w:ascii="Arial Narrow" w:hAnsi="Arial Narrow"/>
          <w:sz w:val="24"/>
          <w:szCs w:val="24"/>
        </w:rPr>
        <w:t xml:space="preserve">julio </w:t>
      </w:r>
      <w:r w:rsidR="00B85D87" w:rsidRPr="004B3FC4">
        <w:rPr>
          <w:rFonts w:ascii="Arial Narrow" w:hAnsi="Arial Narrow"/>
          <w:sz w:val="24"/>
          <w:szCs w:val="24"/>
        </w:rPr>
        <w:t>de 2025</w:t>
      </w:r>
      <w:r w:rsidR="002F034E" w:rsidRPr="004B3FC4">
        <w:rPr>
          <w:rFonts w:ascii="Arial Narrow" w:hAnsi="Arial Narrow"/>
          <w:bCs/>
          <w:sz w:val="24"/>
          <w:szCs w:val="24"/>
        </w:rPr>
        <w:t>.</w:t>
      </w:r>
    </w:p>
    <w:p w14:paraId="399F9B50" w14:textId="77777777" w:rsidR="000E2A75" w:rsidRPr="00B77D9B" w:rsidRDefault="000E2A75" w:rsidP="003F18A5">
      <w:pPr>
        <w:spacing w:after="0" w:line="240" w:lineRule="auto"/>
        <w:jc w:val="both"/>
        <w:rPr>
          <w:rFonts w:ascii="Arial Narrow" w:hAnsi="Arial Narrow"/>
          <w:sz w:val="24"/>
          <w:szCs w:val="24"/>
        </w:rPr>
      </w:pPr>
    </w:p>
    <w:p w14:paraId="3B1611E5" w14:textId="77777777" w:rsidR="00474244" w:rsidRPr="00B77D9B" w:rsidRDefault="003F18A5" w:rsidP="00474244">
      <w:pPr>
        <w:spacing w:after="0" w:line="240" w:lineRule="auto"/>
        <w:jc w:val="both"/>
        <w:rPr>
          <w:rFonts w:ascii="Arial Narrow" w:hAnsi="Arial Narrow"/>
          <w:sz w:val="24"/>
          <w:szCs w:val="24"/>
        </w:rPr>
      </w:pPr>
      <w:r w:rsidRPr="00B77D9B">
        <w:rPr>
          <w:rFonts w:ascii="Arial Narrow" w:hAnsi="Arial Narrow"/>
          <w:sz w:val="24"/>
          <w:szCs w:val="24"/>
        </w:rPr>
        <w:t xml:space="preserve">Que en cumplimiento de lo ordenado por el Decreto 1082 de 2015, el </w:t>
      </w:r>
      <w:r w:rsidR="00C17571" w:rsidRPr="00B77D9B">
        <w:rPr>
          <w:rFonts w:ascii="Arial Narrow" w:hAnsi="Arial Narrow"/>
          <w:sz w:val="24"/>
          <w:szCs w:val="24"/>
        </w:rPr>
        <w:t xml:space="preserve">aviso de convocatoria, el </w:t>
      </w:r>
      <w:r w:rsidRPr="00B77D9B">
        <w:rPr>
          <w:rFonts w:ascii="Arial Narrow" w:hAnsi="Arial Narrow"/>
          <w:sz w:val="24"/>
          <w:szCs w:val="24"/>
        </w:rPr>
        <w:t xml:space="preserve">proyecto de pliego de condiciones, </w:t>
      </w:r>
      <w:r w:rsidR="00C17571" w:rsidRPr="004B3FC4">
        <w:rPr>
          <w:rFonts w:ascii="Arial Narrow" w:hAnsi="Arial Narrow"/>
          <w:sz w:val="24"/>
          <w:szCs w:val="24"/>
        </w:rPr>
        <w:t xml:space="preserve">estudios y demás documentos previos, </w:t>
      </w:r>
      <w:r w:rsidRPr="004B3FC4">
        <w:rPr>
          <w:rFonts w:ascii="Arial Narrow" w:hAnsi="Arial Narrow"/>
          <w:sz w:val="24"/>
          <w:szCs w:val="24"/>
        </w:rPr>
        <w:t xml:space="preserve">fueron publicados en </w:t>
      </w:r>
      <w:r w:rsidR="00C17571" w:rsidRPr="004B3FC4">
        <w:rPr>
          <w:rFonts w:ascii="Arial Narrow" w:hAnsi="Arial Narrow"/>
          <w:sz w:val="24"/>
          <w:szCs w:val="24"/>
        </w:rPr>
        <w:t>la plataforma</w:t>
      </w:r>
      <w:r w:rsidRPr="004B3FC4">
        <w:rPr>
          <w:rFonts w:ascii="Arial Narrow" w:hAnsi="Arial Narrow"/>
          <w:sz w:val="24"/>
          <w:szCs w:val="24"/>
        </w:rPr>
        <w:t xml:space="preserve"> SECOP II (Sistema Electrónico </w:t>
      </w:r>
      <w:r w:rsidR="00B0718D" w:rsidRPr="004B3FC4">
        <w:rPr>
          <w:rFonts w:ascii="Arial Narrow" w:hAnsi="Arial Narrow"/>
          <w:sz w:val="24"/>
          <w:szCs w:val="24"/>
        </w:rPr>
        <w:t>para la</w:t>
      </w:r>
      <w:r w:rsidRPr="004B3FC4">
        <w:rPr>
          <w:rFonts w:ascii="Arial Narrow" w:hAnsi="Arial Narrow"/>
          <w:sz w:val="24"/>
          <w:szCs w:val="24"/>
        </w:rPr>
        <w:t xml:space="preserve"> Contratación Pública) desde el </w:t>
      </w:r>
      <w:r w:rsidR="00492F07" w:rsidRPr="004B3FC4">
        <w:rPr>
          <w:rFonts w:ascii="Arial Narrow" w:hAnsi="Arial Narrow"/>
          <w:sz w:val="24"/>
          <w:szCs w:val="24"/>
        </w:rPr>
        <w:t>01 de agosto de 2025</w:t>
      </w:r>
      <w:r w:rsidRPr="004B3FC4">
        <w:rPr>
          <w:rFonts w:ascii="Arial Narrow" w:hAnsi="Arial Narrow"/>
          <w:sz w:val="24"/>
          <w:szCs w:val="24"/>
        </w:rPr>
        <w:t>, con el fin que los interesados en participar</w:t>
      </w:r>
      <w:r w:rsidRPr="00B77D9B">
        <w:rPr>
          <w:rFonts w:ascii="Arial Narrow" w:hAnsi="Arial Narrow"/>
          <w:sz w:val="24"/>
          <w:szCs w:val="24"/>
        </w:rPr>
        <w:t xml:space="preserve"> presentaran observaciones</w:t>
      </w:r>
      <w:r w:rsidR="00C42B46" w:rsidRPr="00B77D9B">
        <w:rPr>
          <w:rFonts w:ascii="Arial Narrow" w:hAnsi="Arial Narrow"/>
          <w:sz w:val="24"/>
          <w:szCs w:val="24"/>
        </w:rPr>
        <w:t xml:space="preserve"> </w:t>
      </w:r>
      <w:r w:rsidR="00887664" w:rsidRPr="00B77D9B">
        <w:rPr>
          <w:rFonts w:ascii="Arial Narrow" w:hAnsi="Arial Narrow"/>
          <w:sz w:val="24"/>
          <w:szCs w:val="24"/>
        </w:rPr>
        <w:t>al proceso.</w:t>
      </w:r>
    </w:p>
    <w:p w14:paraId="58B9631E" w14:textId="77777777" w:rsidR="00474244" w:rsidRPr="00B77D9B" w:rsidRDefault="00474244" w:rsidP="00474244">
      <w:pPr>
        <w:spacing w:after="0" w:line="240" w:lineRule="auto"/>
        <w:jc w:val="both"/>
        <w:rPr>
          <w:rFonts w:ascii="Arial Narrow" w:hAnsi="Arial Narrow"/>
          <w:sz w:val="24"/>
          <w:szCs w:val="24"/>
        </w:rPr>
      </w:pPr>
    </w:p>
    <w:p w14:paraId="5B1C6970" w14:textId="77777777"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6C05CAF9" w14:textId="77777777" w:rsidR="00492F07" w:rsidRDefault="00492F07" w:rsidP="003F18A5">
      <w:pPr>
        <w:spacing w:after="0" w:line="240" w:lineRule="auto"/>
        <w:jc w:val="both"/>
        <w:rPr>
          <w:rFonts w:ascii="Arial Narrow" w:hAnsi="Arial Narrow"/>
          <w:sz w:val="24"/>
          <w:szCs w:val="24"/>
        </w:rPr>
      </w:pPr>
    </w:p>
    <w:p w14:paraId="354891C4"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t>Que el presente proceso no es susceptible de convocar a MiPymes Nacionales toda vez que, que el valor es superior al umbral establecido de US$125.000.</w:t>
      </w:r>
    </w:p>
    <w:p w14:paraId="3C0CE7D7" w14:textId="77777777" w:rsidR="00492F07" w:rsidRDefault="00492F07" w:rsidP="00492F07">
      <w:pPr>
        <w:spacing w:after="0" w:line="240" w:lineRule="auto"/>
        <w:jc w:val="both"/>
        <w:rPr>
          <w:rFonts w:ascii="Arial Narrow" w:hAnsi="Arial Narrow"/>
          <w:sz w:val="24"/>
          <w:szCs w:val="24"/>
        </w:rPr>
      </w:pPr>
    </w:p>
    <w:p w14:paraId="56270290" w14:textId="77777777" w:rsidR="00492F07" w:rsidRDefault="00492F07" w:rsidP="00492F07">
      <w:pPr>
        <w:pStyle w:val="Default"/>
      </w:pPr>
    </w:p>
    <w:p w14:paraId="319A37E3" w14:textId="77777777"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lastRenderedPageBreak/>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25001014 H3 de 2025.</w:t>
      </w:r>
    </w:p>
    <w:p w14:paraId="045ED6AF" w14:textId="77777777" w:rsidR="002E4FAA" w:rsidRPr="00B77D9B" w:rsidRDefault="002E4FAA" w:rsidP="002E4FAA">
      <w:pPr>
        <w:spacing w:after="0" w:line="240" w:lineRule="auto"/>
        <w:jc w:val="both"/>
        <w:rPr>
          <w:rFonts w:ascii="Arial Narrow" w:hAnsi="Arial Narrow"/>
          <w:sz w:val="24"/>
          <w:szCs w:val="24"/>
        </w:rPr>
      </w:pPr>
    </w:p>
    <w:bookmarkEnd w:id="2"/>
    <w:p w14:paraId="455EBB89" w14:textId="77777777" w:rsidR="003F18A5" w:rsidRPr="00B77D9B"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5E4D46F1"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55A77307" w14:textId="77777777" w:rsidR="003F18A5" w:rsidRPr="00B77D9B" w:rsidRDefault="003F18A5" w:rsidP="003F18A5">
      <w:pPr>
        <w:spacing w:after="0" w:line="240" w:lineRule="auto"/>
        <w:jc w:val="center"/>
        <w:rPr>
          <w:rFonts w:ascii="Arial Narrow" w:hAnsi="Arial Narrow"/>
          <w:b/>
          <w:sz w:val="24"/>
          <w:szCs w:val="24"/>
        </w:rPr>
      </w:pPr>
    </w:p>
    <w:p w14:paraId="13F4A777" w14:textId="77777777"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500101</w:t>
      </w:r>
      <w:r w:rsidR="00C07819">
        <w:rPr>
          <w:rFonts w:ascii="Arial Narrow" w:hAnsi="Arial Narrow"/>
          <w:kern w:val="0"/>
          <w:sz w:val="24"/>
          <w:szCs w:val="24"/>
          <w:lang w:val="es-ES"/>
        </w:rPr>
        <w:t>5</w:t>
      </w:r>
      <w:r w:rsidR="00492F07" w:rsidRPr="00492F07">
        <w:rPr>
          <w:rFonts w:ascii="Arial Narrow" w:hAnsi="Arial Narrow"/>
          <w:kern w:val="0"/>
          <w:sz w:val="24"/>
          <w:szCs w:val="24"/>
          <w:lang w:val="es-ES"/>
        </w:rPr>
        <w:t xml:space="preserve"> H3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C07819" w:rsidRPr="00C07819">
        <w:rPr>
          <w:rFonts w:ascii="Arial Narrow" w:hAnsi="Arial Narrow"/>
          <w:b/>
          <w:kern w:val="0"/>
          <w:sz w:val="24"/>
          <w:szCs w:val="24"/>
          <w:lang w:val="es-ES"/>
        </w:rPr>
        <w:t>53400C1342 REALIZAR EL MANTENIMIENTO, CONSERVACIÓN Y ACTUALIZACIÓN DE LOS SISTEMAS DE ENERGÍA DEL AEROPUERTO INTERNACIONAL ALFONSO BONILLA ARAGÓN QUE SIRVE A LA CIUDAD DE CALI.”</w:t>
      </w:r>
      <w:r w:rsidR="00492F07" w:rsidRPr="00492F07">
        <w:rPr>
          <w:rFonts w:ascii="Arial Narrow" w:hAnsi="Arial Narrow"/>
          <w:kern w:val="0"/>
          <w:sz w:val="24"/>
          <w:szCs w:val="24"/>
          <w:lang w:val="es-ES"/>
        </w:rPr>
        <w:t xml:space="preserve"> </w:t>
      </w:r>
    </w:p>
    <w:p w14:paraId="2BC9447E"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63555B74" w14:textId="77777777"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2500101</w:t>
      </w:r>
      <w:r w:rsidR="00C07819">
        <w:rPr>
          <w:rFonts w:ascii="Arial Narrow" w:hAnsi="Arial Narrow" w:cs="Arial"/>
          <w:spacing w:val="-3"/>
          <w:kern w:val="0"/>
          <w:sz w:val="24"/>
          <w:szCs w:val="24"/>
          <w:lang w:val="es-ES"/>
        </w:rPr>
        <w:t>5</w:t>
      </w:r>
      <w:r w:rsidR="00492F07" w:rsidRPr="00492F07">
        <w:rPr>
          <w:rFonts w:ascii="Arial Narrow" w:hAnsi="Arial Narrow" w:cs="Arial"/>
          <w:spacing w:val="-3"/>
          <w:kern w:val="0"/>
          <w:sz w:val="24"/>
          <w:szCs w:val="24"/>
          <w:lang w:val="es-ES"/>
        </w:rPr>
        <w:t xml:space="preserve"> H3 de 2025</w:t>
      </w:r>
      <w:r w:rsidR="00492F07">
        <w:rPr>
          <w:rFonts w:ascii="Arial Narrow" w:hAnsi="Arial Narrow" w:cs="Arial"/>
          <w:spacing w:val="-3"/>
          <w:kern w:val="0"/>
          <w:sz w:val="24"/>
          <w:szCs w:val="24"/>
          <w:lang w:val="es-ES"/>
        </w:rPr>
        <w:t>.</w:t>
      </w:r>
    </w:p>
    <w:p w14:paraId="5CA26E7F"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5E75D38E"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6941CB1F"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1C1A4A9E"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37AD4785"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0D9D9508"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716B13F8"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33E9F68C"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31A4309A"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2E95253"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4C07ED7A"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672E4B6B"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76104081"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68877FA2"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313863E9"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5B5DB75C"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35503CD5"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623A8D3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B4989DE" w14:textId="77777777" w:rsidR="005411EE" w:rsidRPr="004B3FC4"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lastRenderedPageBreak/>
        <w:t xml:space="preserve">   </w:t>
      </w:r>
      <w:bookmarkStart w:id="3" w:name="_GoBack"/>
      <w:bookmarkEnd w:id="3"/>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4B3FC4">
        <w:rPr>
          <w:rFonts w:ascii="Arial Narrow" w:hAnsi="Arial Narrow" w:cs="Arial"/>
          <w:b/>
          <w:iCs/>
          <w:spacing w:val="-2"/>
          <w:sz w:val="24"/>
          <w:szCs w:val="24"/>
        </w:rPr>
        <w:t>Y CÚMPLASE</w:t>
      </w:r>
    </w:p>
    <w:p w14:paraId="4F3AFDA3" w14:textId="77777777"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4B3FC4">
        <w:rPr>
          <w:rFonts w:ascii="Arial Narrow" w:hAnsi="Arial Narrow" w:cs="Arial"/>
          <w:spacing w:val="-3"/>
          <w:sz w:val="24"/>
          <w:szCs w:val="24"/>
        </w:rPr>
        <w:t xml:space="preserve">Dada en Bogotá D. C., el </w:t>
      </w:r>
      <w:r w:rsidR="00AB06BE" w:rsidRPr="004B3FC4">
        <w:rPr>
          <w:rFonts w:ascii="Arial Narrow" w:hAnsi="Arial Narrow" w:cs="Arial"/>
          <w:spacing w:val="-3"/>
          <w:sz w:val="24"/>
          <w:szCs w:val="24"/>
        </w:rPr>
        <w:t>13 de agosto de 2025</w:t>
      </w:r>
      <w:r w:rsidR="00AB06BE">
        <w:rPr>
          <w:rFonts w:ascii="Arial Narrow" w:hAnsi="Arial Narrow" w:cs="Arial"/>
          <w:spacing w:val="-3"/>
          <w:sz w:val="24"/>
          <w:szCs w:val="24"/>
        </w:rPr>
        <w:t xml:space="preserve"> </w:t>
      </w:r>
    </w:p>
    <w:p w14:paraId="252136F3" w14:textId="77777777" w:rsidR="005411EE" w:rsidRDefault="005411EE" w:rsidP="005411EE">
      <w:pPr>
        <w:ind w:right="49"/>
        <w:contextualSpacing/>
        <w:rPr>
          <w:rFonts w:ascii="Arial Narrow" w:hAnsi="Arial Narrow" w:cs="Arial"/>
          <w:b/>
          <w:sz w:val="24"/>
          <w:szCs w:val="24"/>
        </w:rPr>
      </w:pPr>
    </w:p>
    <w:p w14:paraId="0645CEDD" w14:textId="77777777" w:rsidR="0000244F" w:rsidRPr="00B77D9B" w:rsidRDefault="0000244F" w:rsidP="005411EE">
      <w:pPr>
        <w:ind w:right="49"/>
        <w:contextualSpacing/>
        <w:rPr>
          <w:rFonts w:ascii="Arial Narrow" w:hAnsi="Arial Narrow" w:cs="Arial"/>
          <w:b/>
          <w:sz w:val="24"/>
          <w:szCs w:val="24"/>
        </w:rPr>
      </w:pPr>
    </w:p>
    <w:p w14:paraId="3F1DABCF" w14:textId="77777777" w:rsidR="005411EE" w:rsidRDefault="005411EE" w:rsidP="005411EE">
      <w:pPr>
        <w:ind w:right="49"/>
        <w:contextualSpacing/>
        <w:rPr>
          <w:rFonts w:ascii="Arial Narrow" w:hAnsi="Arial Narrow" w:cs="Arial"/>
          <w:b/>
          <w:sz w:val="24"/>
          <w:szCs w:val="24"/>
        </w:rPr>
      </w:pPr>
    </w:p>
    <w:p w14:paraId="7054EE87" w14:textId="77777777" w:rsidR="00B77D9B" w:rsidRPr="00B77D9B" w:rsidRDefault="00B77D9B" w:rsidP="005411EE">
      <w:pPr>
        <w:ind w:right="49"/>
        <w:contextualSpacing/>
        <w:rPr>
          <w:rFonts w:ascii="Arial Narrow" w:hAnsi="Arial Narrow" w:cs="Arial"/>
          <w:b/>
          <w:sz w:val="24"/>
          <w:szCs w:val="24"/>
        </w:rPr>
      </w:pPr>
    </w:p>
    <w:p w14:paraId="054F9214"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58A3C56F"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1DDA07B2"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5065FF5F"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7402B2D4" w14:textId="77777777" w:rsidR="00D57559" w:rsidRDefault="000E2A75"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26936E9F" w14:textId="77777777" w:rsidR="00B5727A" w:rsidRPr="00D57559" w:rsidRDefault="00D57559"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Pr>
          <w:rFonts w:ascii="Arial Narrow" w:hAnsi="Arial Narrow" w:cs="Arial"/>
          <w:b/>
          <w:bCs/>
          <w:i/>
          <w:sz w:val="16"/>
          <w:szCs w:val="16"/>
          <w:lang w:val="pt-PT"/>
        </w:rPr>
        <w:t xml:space="preserve">Revisó. </w:t>
      </w:r>
      <w:r w:rsidR="00AB06BE" w:rsidRPr="00AB06BE">
        <w:rPr>
          <w:rFonts w:ascii="Arial Narrow" w:hAnsi="Arial Narrow" w:cs="Arial"/>
          <w:b/>
          <w:bCs/>
          <w:i/>
          <w:sz w:val="16"/>
          <w:szCs w:val="16"/>
          <w:lang w:val="pt-PT"/>
        </w:rPr>
        <w:t>Cristian Gionanni Bohorquez – Abogado DCA</w:t>
      </w:r>
      <w:r w:rsidR="00AB06BE">
        <w:rPr>
          <w:rFonts w:ascii="Arial Narrow" w:hAnsi="Arial Narrow"/>
          <w:i/>
          <w:iCs/>
          <w:sz w:val="32"/>
          <w:szCs w:val="32"/>
          <w:lang w:val="pt-PT"/>
        </w:rPr>
        <w:tab/>
      </w:r>
    </w:p>
    <w:sectPr w:rsidR="00B5727A" w:rsidRPr="00D57559"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A6C52" w14:textId="77777777" w:rsidR="00EB4F9B" w:rsidRDefault="00EB4F9B" w:rsidP="009068CD">
      <w:pPr>
        <w:spacing w:after="0" w:line="240" w:lineRule="auto"/>
      </w:pPr>
      <w:r>
        <w:separator/>
      </w:r>
    </w:p>
  </w:endnote>
  <w:endnote w:type="continuationSeparator" w:id="0">
    <w:p w14:paraId="5BE7F16D" w14:textId="77777777" w:rsidR="00EB4F9B" w:rsidRDefault="00EB4F9B"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8C2F0" w14:textId="77777777" w:rsidR="00973875" w:rsidRPr="00B3515A" w:rsidRDefault="00973875" w:rsidP="00973875">
    <w:pPr>
      <w:pStyle w:val="Piedepgina"/>
      <w:jc w:val="right"/>
      <w:rPr>
        <w:sz w:val="14"/>
        <w:szCs w:val="14"/>
      </w:rPr>
    </w:pPr>
    <w:r w:rsidRPr="00B3515A">
      <w:rPr>
        <w:sz w:val="14"/>
        <w:szCs w:val="14"/>
      </w:rPr>
      <w:t>Clave: ESTR-3.0-12-002</w:t>
    </w:r>
  </w:p>
  <w:p w14:paraId="6C6B627A"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6EADD4BC"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1DC7183A"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79F91A25"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8561" w14:textId="77777777" w:rsidR="00FC300E" w:rsidRPr="00B3515A" w:rsidRDefault="00FC300E" w:rsidP="00FC300E">
    <w:pPr>
      <w:pStyle w:val="Piedepgina"/>
      <w:jc w:val="right"/>
      <w:rPr>
        <w:sz w:val="14"/>
        <w:szCs w:val="14"/>
      </w:rPr>
    </w:pPr>
    <w:r w:rsidRPr="00B3515A">
      <w:rPr>
        <w:sz w:val="14"/>
        <w:szCs w:val="14"/>
      </w:rPr>
      <w:t>Clave: ESTR-3.0-12-002</w:t>
    </w:r>
  </w:p>
  <w:p w14:paraId="1CA0B1D5"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5BD2F8D1"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47A04BDB"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B8AF9E8"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28D73" w14:textId="77777777" w:rsidR="00EB4F9B" w:rsidRDefault="00EB4F9B" w:rsidP="009068CD">
      <w:pPr>
        <w:spacing w:after="0" w:line="240" w:lineRule="auto"/>
      </w:pPr>
      <w:r>
        <w:separator/>
      </w:r>
    </w:p>
  </w:footnote>
  <w:footnote w:type="continuationSeparator" w:id="0">
    <w:p w14:paraId="54D6DA3E" w14:textId="77777777" w:rsidR="00EB4F9B" w:rsidRDefault="00EB4F9B"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A7D36"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1BCD3970" wp14:editId="2B21453F">
          <wp:simplePos x="0" y="0"/>
          <wp:positionH relativeFrom="page">
            <wp:posOffset>-114300</wp:posOffset>
          </wp:positionH>
          <wp:positionV relativeFrom="paragraph">
            <wp:posOffset>-803910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E25C2E" w14:textId="77777777" w:rsidR="00181E79" w:rsidRDefault="00181E79">
    <w:pPr>
      <w:pStyle w:val="Encabezado"/>
      <w:rPr>
        <w:rFonts w:ascii="Verdana" w:hAnsi="Verdana" w:cs="Helvetica-Light"/>
        <w:b/>
        <w:bCs/>
      </w:rPr>
    </w:pPr>
  </w:p>
  <w:p w14:paraId="0BF72934" w14:textId="77777777" w:rsidR="00340FDB" w:rsidRDefault="00340FDB" w:rsidP="00340FDB">
    <w:pPr>
      <w:pStyle w:val="Encabezado"/>
      <w:spacing w:before="240"/>
      <w:rPr>
        <w:rFonts w:ascii="Verdana" w:hAnsi="Verdana" w:cs="Helvetica-Light"/>
        <w:b/>
        <w:bCs/>
      </w:rPr>
    </w:pPr>
  </w:p>
  <w:p w14:paraId="23F47739" w14:textId="77777777" w:rsidR="00973875" w:rsidRDefault="00973875" w:rsidP="00340FDB">
    <w:pPr>
      <w:pStyle w:val="Encabezado"/>
      <w:spacing w:before="240"/>
      <w:rPr>
        <w:rFonts w:ascii="Verdana" w:hAnsi="Verdana" w:cs="Helvetica-Light"/>
        <w:b/>
        <w:bCs/>
      </w:rPr>
    </w:pPr>
  </w:p>
  <w:tbl>
    <w:tblPr>
      <w:tblW w:w="8506" w:type="dxa"/>
      <w:tblLook w:val="04A0" w:firstRow="1" w:lastRow="0" w:firstColumn="1" w:lastColumn="0" w:noHBand="0" w:noVBand="1"/>
    </w:tblPr>
    <w:tblGrid>
      <w:gridCol w:w="2552"/>
      <w:gridCol w:w="1701"/>
      <w:gridCol w:w="956"/>
      <w:gridCol w:w="3297"/>
    </w:tblGrid>
    <w:tr w:rsidR="00D57559" w:rsidRPr="0076481B" w14:paraId="55E11104" w14:textId="77777777" w:rsidTr="00D57559">
      <w:tc>
        <w:tcPr>
          <w:tcW w:w="2552" w:type="dxa"/>
          <w:shd w:val="clear" w:color="auto" w:fill="auto"/>
        </w:tcPr>
        <w:p w14:paraId="748E9C8C"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RESOLUCIÓN NÚMERO</w:t>
          </w:r>
        </w:p>
      </w:tc>
      <w:tc>
        <w:tcPr>
          <w:tcW w:w="1701" w:type="dxa"/>
          <w:tcBorders>
            <w:bottom w:val="single" w:sz="4" w:space="0" w:color="auto"/>
          </w:tcBorders>
          <w:shd w:val="clear" w:color="auto" w:fill="auto"/>
        </w:tcPr>
        <w:p w14:paraId="1E1894B5" w14:textId="77777777" w:rsidR="00D57559" w:rsidRDefault="00D57559" w:rsidP="00D57559">
          <w:pPr>
            <w:spacing w:after="0" w:line="276" w:lineRule="auto"/>
            <w:jc w:val="center"/>
            <w:rPr>
              <w:rFonts w:ascii="Arial Narrow" w:hAnsi="Arial Narrow" w:cs="Helvetica-Light"/>
              <w:b/>
              <w:bCs/>
              <w:sz w:val="28"/>
              <w:szCs w:val="24"/>
            </w:rPr>
          </w:pPr>
          <w:r>
            <w:rPr>
              <w:rFonts w:ascii="Arial Narrow" w:hAnsi="Arial Narrow" w:cs="Helvetica-Light"/>
              <w:b/>
              <w:bCs/>
              <w:sz w:val="28"/>
              <w:szCs w:val="24"/>
            </w:rPr>
            <w:t>10</w:t>
          </w:r>
          <w:r>
            <w:rPr>
              <w:rFonts w:ascii="Arial Narrow" w:hAnsi="Arial Narrow" w:cs="Helvetica-Light"/>
              <w:b/>
              <w:bCs/>
              <w:sz w:val="28"/>
              <w:szCs w:val="24"/>
            </w:rPr>
            <w:t>8</w:t>
          </w:r>
        </w:p>
      </w:tc>
      <w:tc>
        <w:tcPr>
          <w:tcW w:w="956" w:type="dxa"/>
          <w:shd w:val="clear" w:color="auto" w:fill="auto"/>
        </w:tcPr>
        <w:p w14:paraId="300DA252"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DE</w:t>
          </w:r>
        </w:p>
      </w:tc>
      <w:tc>
        <w:tcPr>
          <w:tcW w:w="3297" w:type="dxa"/>
          <w:tcBorders>
            <w:bottom w:val="single" w:sz="4" w:space="0" w:color="auto"/>
          </w:tcBorders>
          <w:shd w:val="clear" w:color="auto" w:fill="auto"/>
        </w:tcPr>
        <w:p w14:paraId="1618F0F8"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8"/>
              <w:szCs w:val="24"/>
            </w:rPr>
            <w:t>13 de agosto de 2025</w:t>
          </w:r>
        </w:p>
      </w:tc>
    </w:tr>
  </w:tbl>
  <w:p w14:paraId="3656A5C3" w14:textId="77777777" w:rsidR="003F18A5" w:rsidRPr="00BB13D9" w:rsidRDefault="003F18A5" w:rsidP="003F18A5">
    <w:pPr>
      <w:spacing w:line="276" w:lineRule="auto"/>
      <w:jc w:val="center"/>
      <w:rPr>
        <w:rFonts w:ascii="Arial Narrow" w:hAnsi="Arial Narrow"/>
        <w:sz w:val="24"/>
        <w:szCs w:val="24"/>
      </w:rPr>
    </w:pPr>
  </w:p>
  <w:p w14:paraId="3522057A" w14:textId="77777777"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2500101</w:t>
    </w:r>
    <w:r w:rsidR="00C07819">
      <w:rPr>
        <w:rFonts w:ascii="Arial Narrow" w:hAnsi="Arial Narrow"/>
        <w:i/>
        <w:iCs/>
        <w:sz w:val="24"/>
        <w:szCs w:val="24"/>
      </w:rPr>
      <w:t>5</w:t>
    </w:r>
    <w:r w:rsidR="00492F07" w:rsidRPr="00A1451C">
      <w:rPr>
        <w:rFonts w:ascii="Arial Narrow" w:hAnsi="Arial Narrow"/>
        <w:i/>
        <w:iCs/>
        <w:sz w:val="24"/>
        <w:szCs w:val="24"/>
      </w:rPr>
      <w:t xml:space="preserve"> H3</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7538F8C7"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1672" w14:textId="77777777" w:rsidR="00FC300E" w:rsidRDefault="00C07819" w:rsidP="00D57559">
    <w:pPr>
      <w:pStyle w:val="Encabezado"/>
      <w:tabs>
        <w:tab w:val="left" w:pos="3261"/>
      </w:tabs>
    </w:pPr>
    <w:r>
      <w:rPr>
        <w:noProof/>
      </w:rPr>
      <w:drawing>
        <wp:anchor distT="0" distB="0" distL="114300" distR="114300" simplePos="0" relativeHeight="251657216" behindDoc="1" locked="0" layoutInCell="1" allowOverlap="1" wp14:anchorId="366A4745" wp14:editId="263D038D">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37E397" w14:textId="77777777" w:rsidR="00FC300E" w:rsidRDefault="00FC300E">
    <w:pPr>
      <w:pStyle w:val="Encabezado"/>
    </w:pPr>
  </w:p>
  <w:p w14:paraId="6F22D8F7"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26EA7604"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2552"/>
      <w:gridCol w:w="2268"/>
      <w:gridCol w:w="956"/>
      <w:gridCol w:w="2871"/>
    </w:tblGrid>
    <w:tr w:rsidR="00D57559" w:rsidRPr="0076481B" w14:paraId="2B578FA9" w14:textId="77777777" w:rsidTr="00D57559">
      <w:tc>
        <w:tcPr>
          <w:tcW w:w="2552" w:type="dxa"/>
          <w:shd w:val="clear" w:color="auto" w:fill="auto"/>
        </w:tcPr>
        <w:p w14:paraId="0BBE3BB7"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RESOLUCIÓN NÚMERO</w:t>
          </w:r>
        </w:p>
      </w:tc>
      <w:tc>
        <w:tcPr>
          <w:tcW w:w="2268" w:type="dxa"/>
          <w:tcBorders>
            <w:bottom w:val="single" w:sz="4" w:space="0" w:color="auto"/>
          </w:tcBorders>
          <w:shd w:val="clear" w:color="auto" w:fill="auto"/>
        </w:tcPr>
        <w:p w14:paraId="1C05A12B" w14:textId="77777777" w:rsidR="00D57559" w:rsidRDefault="00D57559" w:rsidP="00D57559">
          <w:pPr>
            <w:spacing w:after="0" w:line="276" w:lineRule="auto"/>
            <w:jc w:val="center"/>
            <w:rPr>
              <w:rFonts w:ascii="Arial Narrow" w:hAnsi="Arial Narrow" w:cs="Helvetica-Light"/>
              <w:b/>
              <w:bCs/>
              <w:sz w:val="28"/>
              <w:szCs w:val="24"/>
            </w:rPr>
          </w:pPr>
          <w:r>
            <w:rPr>
              <w:rFonts w:ascii="Arial Narrow" w:hAnsi="Arial Narrow" w:cs="Helvetica-Light"/>
              <w:b/>
              <w:bCs/>
              <w:sz w:val="28"/>
              <w:szCs w:val="24"/>
            </w:rPr>
            <w:t>108</w:t>
          </w:r>
        </w:p>
      </w:tc>
      <w:tc>
        <w:tcPr>
          <w:tcW w:w="956" w:type="dxa"/>
          <w:shd w:val="clear" w:color="auto" w:fill="auto"/>
        </w:tcPr>
        <w:p w14:paraId="1F049F40"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DE</w:t>
          </w:r>
        </w:p>
      </w:tc>
      <w:tc>
        <w:tcPr>
          <w:tcW w:w="2871" w:type="dxa"/>
          <w:tcBorders>
            <w:bottom w:val="single" w:sz="4" w:space="0" w:color="auto"/>
          </w:tcBorders>
          <w:shd w:val="clear" w:color="auto" w:fill="auto"/>
        </w:tcPr>
        <w:p w14:paraId="0F5E2FAC" w14:textId="77777777" w:rsidR="00D57559" w:rsidRDefault="00D57559" w:rsidP="00D57559">
          <w:pPr>
            <w:spacing w:after="0" w:line="276" w:lineRule="auto"/>
            <w:jc w:val="center"/>
            <w:rPr>
              <w:rFonts w:ascii="Arial Narrow" w:hAnsi="Arial Narrow" w:cs="Helvetica-Light"/>
              <w:b/>
              <w:bCs/>
              <w:sz w:val="24"/>
              <w:szCs w:val="24"/>
            </w:rPr>
          </w:pPr>
          <w:r>
            <w:rPr>
              <w:rFonts w:ascii="Arial Narrow" w:hAnsi="Arial Narrow" w:cs="Helvetica-Light"/>
              <w:b/>
              <w:bCs/>
              <w:sz w:val="28"/>
              <w:szCs w:val="24"/>
            </w:rPr>
            <w:t>13 de agosto de 2025</w:t>
          </w:r>
        </w:p>
      </w:tc>
    </w:tr>
    <w:bookmarkEnd w:id="4"/>
    <w:bookmarkEnd w:id="5"/>
    <w:bookmarkEnd w:id="6"/>
    <w:bookmarkEnd w:id="7"/>
  </w:tbl>
  <w:p w14:paraId="592F0662" w14:textId="77777777" w:rsidR="003F18A5" w:rsidRPr="00BB13D9" w:rsidRDefault="003F18A5" w:rsidP="003F18A5">
    <w:pPr>
      <w:spacing w:line="276" w:lineRule="auto"/>
      <w:jc w:val="center"/>
      <w:rPr>
        <w:rFonts w:ascii="Arial Narrow" w:hAnsi="Arial Narrow"/>
        <w:i/>
        <w:iCs/>
        <w:sz w:val="24"/>
        <w:szCs w:val="24"/>
      </w:rPr>
    </w:pPr>
  </w:p>
  <w:p w14:paraId="7C14BC15"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428073B4" w14:textId="77777777"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2500101</w:t>
    </w:r>
    <w:r w:rsidR="00C07819">
      <w:rPr>
        <w:rFonts w:ascii="Arial Narrow" w:hAnsi="Arial Narrow"/>
        <w:i/>
        <w:iCs/>
        <w:sz w:val="24"/>
        <w:szCs w:val="24"/>
      </w:rPr>
      <w:t>5</w:t>
    </w:r>
    <w:r w:rsidRPr="00A1451C">
      <w:rPr>
        <w:rFonts w:ascii="Arial Narrow" w:hAnsi="Arial Narrow"/>
        <w:i/>
        <w:iCs/>
        <w:sz w:val="24"/>
        <w:szCs w:val="24"/>
      </w:rPr>
      <w:t xml:space="preserve"> H3</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8B2"/>
    <w:rsid w:val="001C645E"/>
    <w:rsid w:val="001C6DE1"/>
    <w:rsid w:val="001E0F93"/>
    <w:rsid w:val="001F7CFD"/>
    <w:rsid w:val="002065CA"/>
    <w:rsid w:val="002447B3"/>
    <w:rsid w:val="00266EE1"/>
    <w:rsid w:val="002A3075"/>
    <w:rsid w:val="002B05F2"/>
    <w:rsid w:val="002C097C"/>
    <w:rsid w:val="002C4E8E"/>
    <w:rsid w:val="002E4FAA"/>
    <w:rsid w:val="002F034E"/>
    <w:rsid w:val="00306411"/>
    <w:rsid w:val="00310F31"/>
    <w:rsid w:val="00310FBD"/>
    <w:rsid w:val="00311458"/>
    <w:rsid w:val="00332F14"/>
    <w:rsid w:val="00336EDE"/>
    <w:rsid w:val="00337B94"/>
    <w:rsid w:val="00340FDB"/>
    <w:rsid w:val="00360A83"/>
    <w:rsid w:val="003813C8"/>
    <w:rsid w:val="0038412A"/>
    <w:rsid w:val="003B1A01"/>
    <w:rsid w:val="003B66B1"/>
    <w:rsid w:val="003D594C"/>
    <w:rsid w:val="003D6DA9"/>
    <w:rsid w:val="003F18A5"/>
    <w:rsid w:val="003F5028"/>
    <w:rsid w:val="003F5E90"/>
    <w:rsid w:val="00402714"/>
    <w:rsid w:val="00404365"/>
    <w:rsid w:val="0040592C"/>
    <w:rsid w:val="00417EE8"/>
    <w:rsid w:val="00422BFA"/>
    <w:rsid w:val="00436D01"/>
    <w:rsid w:val="00451F98"/>
    <w:rsid w:val="004600C2"/>
    <w:rsid w:val="00474244"/>
    <w:rsid w:val="00492F07"/>
    <w:rsid w:val="004A6D07"/>
    <w:rsid w:val="004B3FC4"/>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46E40"/>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1210"/>
    <w:rsid w:val="00BF2A06"/>
    <w:rsid w:val="00BF6E64"/>
    <w:rsid w:val="00BF7C0D"/>
    <w:rsid w:val="00C01424"/>
    <w:rsid w:val="00C0170E"/>
    <w:rsid w:val="00C049C5"/>
    <w:rsid w:val="00C05AD5"/>
    <w:rsid w:val="00C07819"/>
    <w:rsid w:val="00C17571"/>
    <w:rsid w:val="00C17E4B"/>
    <w:rsid w:val="00C22CC8"/>
    <w:rsid w:val="00C32BD4"/>
    <w:rsid w:val="00C418F0"/>
    <w:rsid w:val="00C42B46"/>
    <w:rsid w:val="00C448D9"/>
    <w:rsid w:val="00C4580C"/>
    <w:rsid w:val="00C50E94"/>
    <w:rsid w:val="00C67413"/>
    <w:rsid w:val="00C84B0D"/>
    <w:rsid w:val="00C908E1"/>
    <w:rsid w:val="00CB79CD"/>
    <w:rsid w:val="00CE498E"/>
    <w:rsid w:val="00CF0B27"/>
    <w:rsid w:val="00D436F7"/>
    <w:rsid w:val="00D45BB1"/>
    <w:rsid w:val="00D5152C"/>
    <w:rsid w:val="00D57559"/>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49BE"/>
    <w:rsid w:val="00E85630"/>
    <w:rsid w:val="00EA0894"/>
    <w:rsid w:val="00EA1397"/>
    <w:rsid w:val="00EB4F9B"/>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6CEE1"/>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3.xml><?xml version="1.0" encoding="utf-8"?>
<ds:datastoreItem xmlns:ds="http://schemas.openxmlformats.org/officeDocument/2006/customXml" ds:itemID="{AD8D0C9C-8D7B-4F42-86E2-0DC57E76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8</TotalTime>
  <Pages>1</Pages>
  <Words>793</Words>
  <Characters>4363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John Mauricio Contreras Díaz</cp:lastModifiedBy>
  <cp:revision>5</cp:revision>
  <cp:lastPrinted>2025-08-13T22:27:00Z</cp:lastPrinted>
  <dcterms:created xsi:type="dcterms:W3CDTF">2025-08-13T00:28:00Z</dcterms:created>
  <dcterms:modified xsi:type="dcterms:W3CDTF">2025-08-13T22:28:00Z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